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0004C" w14:textId="77777777" w:rsidR="00302178" w:rsidRDefault="00302178" w:rsidP="003021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KEKELL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18F837E8" w14:textId="77777777" w:rsidR="00302178" w:rsidRDefault="00302178" w:rsidP="003021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Wellington, Norfolk. Gentleman.</w:t>
      </w:r>
    </w:p>
    <w:p w14:paraId="05858006" w14:textId="77777777" w:rsidR="00302178" w:rsidRDefault="00302178" w:rsidP="003021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8D1741" w14:textId="77777777" w:rsidR="00302178" w:rsidRDefault="00302178" w:rsidP="003021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C217D7" w14:textId="77777777" w:rsidR="00302178" w:rsidRDefault="00302178" w:rsidP="003021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satisfy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Elyngham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of </w:t>
      </w:r>
    </w:p>
    <w:p w14:paraId="29197D6E" w14:textId="77777777" w:rsidR="00302178" w:rsidRDefault="00302178" w:rsidP="003021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100s, which Thomas had recovered against him.</w:t>
      </w:r>
    </w:p>
    <w:p w14:paraId="51EDB522" w14:textId="77777777" w:rsidR="00302178" w:rsidRDefault="00302178" w:rsidP="003021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p.125)</w:t>
      </w:r>
    </w:p>
    <w:p w14:paraId="274AC0D4" w14:textId="77777777" w:rsidR="00302178" w:rsidRDefault="00302178" w:rsidP="003021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D458EF" w14:textId="77777777" w:rsidR="00302178" w:rsidRDefault="00302178" w:rsidP="003021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64B372" w14:textId="77777777" w:rsidR="00302178" w:rsidRDefault="00302178" w:rsidP="003021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2021</w:t>
      </w:r>
    </w:p>
    <w:p w14:paraId="2B3064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5536F" w14:textId="77777777" w:rsidR="00302178" w:rsidRDefault="00302178" w:rsidP="009139A6">
      <w:r>
        <w:separator/>
      </w:r>
    </w:p>
  </w:endnote>
  <w:endnote w:type="continuationSeparator" w:id="0">
    <w:p w14:paraId="0313FCBF" w14:textId="77777777" w:rsidR="00302178" w:rsidRDefault="003021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868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27C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FB6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5F10A" w14:textId="77777777" w:rsidR="00302178" w:rsidRDefault="00302178" w:rsidP="009139A6">
      <w:r>
        <w:separator/>
      </w:r>
    </w:p>
  </w:footnote>
  <w:footnote w:type="continuationSeparator" w:id="0">
    <w:p w14:paraId="55B63926" w14:textId="77777777" w:rsidR="00302178" w:rsidRDefault="003021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8D9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52E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21A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178"/>
    <w:rsid w:val="000666E0"/>
    <w:rsid w:val="002510B7"/>
    <w:rsid w:val="00302178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AC103"/>
  <w15:chartTrackingRefBased/>
  <w15:docId w15:val="{A812FB44-2521-4F20-8129-27255C45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2021-04-05T21:07:00Z</dcterms:created>
  <dcterms:modified xsi:type="dcterms:W3CDTF">2021-04-05T21:08:00Z</dcterms:modified>
</cp:coreProperties>
</file>